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F54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8F54EC" w:rsidRDefault="008F54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Exeter diocese.</w:t>
      </w:r>
    </w:p>
    <w:p w:rsidR="008F54EC" w:rsidRDefault="008F54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4EC" w:rsidRDefault="008F54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4EC" w:rsidRDefault="008F54EC" w:rsidP="008F5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Edmund Lacy,</w:t>
      </w:r>
    </w:p>
    <w:p w:rsidR="008F54EC" w:rsidRDefault="008F54EC" w:rsidP="008F5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 of Exeter(q.v.).</w:t>
      </w:r>
    </w:p>
    <w:p w:rsidR="008F54EC" w:rsidRDefault="008F54EC" w:rsidP="008F5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vol.4 p.91)</w:t>
      </w:r>
    </w:p>
    <w:p w:rsidR="008F54EC" w:rsidRDefault="008F54EC" w:rsidP="008F5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4EC" w:rsidRDefault="008F54EC" w:rsidP="008F5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4EC" w:rsidRPr="008F54EC" w:rsidRDefault="008F54EC" w:rsidP="008F5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8F54EC" w:rsidRPr="008F54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4EC" w:rsidRDefault="008F54EC" w:rsidP="00E71FC3">
      <w:pPr>
        <w:spacing w:after="0" w:line="240" w:lineRule="auto"/>
      </w:pPr>
      <w:r>
        <w:separator/>
      </w:r>
    </w:p>
  </w:endnote>
  <w:endnote w:type="continuationSeparator" w:id="0">
    <w:p w:rsidR="008F54EC" w:rsidRDefault="008F54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4EC" w:rsidRDefault="008F54EC" w:rsidP="00E71FC3">
      <w:pPr>
        <w:spacing w:after="0" w:line="240" w:lineRule="auto"/>
      </w:pPr>
      <w:r>
        <w:separator/>
      </w:r>
    </w:p>
  </w:footnote>
  <w:footnote w:type="continuationSeparator" w:id="0">
    <w:p w:rsidR="008F54EC" w:rsidRDefault="008F54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4EC"/>
    <w:rsid w:val="008F54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CE15"/>
  <w15:chartTrackingRefBased/>
  <w15:docId w15:val="{CFD53AB9-5064-4862-8882-18F98A45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2016-02-29T21:27:00Z</dcterms:created>
  <dcterms:modified xsi:type="dcterms:W3CDTF">2016-02-29T21:28:00Z</dcterms:modified>
</cp:coreProperties>
</file>